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05" w:rsidRDefault="00475505" w:rsidP="003A69A8">
      <w:pPr>
        <w:ind w:left="2160" w:firstLine="720"/>
        <w:rPr>
          <w:sz w:val="24"/>
          <w:szCs w:val="24"/>
        </w:rPr>
      </w:pPr>
      <w:r>
        <w:rPr>
          <w:sz w:val="24"/>
          <w:szCs w:val="24"/>
        </w:rPr>
        <w:t>Math Standards</w:t>
      </w:r>
    </w:p>
    <w:p w:rsidR="00475505" w:rsidRPr="00883A0E" w:rsidRDefault="00475505">
      <w:pPr>
        <w:rPr>
          <w:sz w:val="24"/>
          <w:szCs w:val="24"/>
        </w:rPr>
      </w:pPr>
      <w:r>
        <w:rPr>
          <w:sz w:val="24"/>
          <w:szCs w:val="24"/>
        </w:rPr>
        <w:t>The Garden Problem, The Painting Cubes Problem</w:t>
      </w:r>
    </w:p>
    <w:p w:rsidR="00475505" w:rsidRPr="00883A0E" w:rsidRDefault="00475505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1 Make sense of problems and persevere in solving them.</w:t>
      </w:r>
    </w:p>
    <w:p w:rsidR="00475505" w:rsidRPr="00883A0E" w:rsidRDefault="00475505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2. Reason abstractly and quantitatively.</w:t>
      </w:r>
    </w:p>
    <w:p w:rsidR="00475505" w:rsidRPr="00883A0E" w:rsidRDefault="00475505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4 Model with mathematics.</w:t>
      </w:r>
    </w:p>
    <w:p w:rsidR="00475505" w:rsidRPr="00883A0E" w:rsidRDefault="00475505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5 Use appropriate tools strategically.</w:t>
      </w:r>
    </w:p>
    <w:p w:rsidR="00475505" w:rsidRPr="00883A0E" w:rsidRDefault="00475505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7 Look for and make use of structure.</w:t>
      </w:r>
    </w:p>
    <w:p w:rsidR="00475505" w:rsidRPr="00883A0E" w:rsidRDefault="00475505" w:rsidP="00883A0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883A0E">
        <w:rPr>
          <w:sz w:val="24"/>
          <w:szCs w:val="24"/>
        </w:rPr>
        <w:t>8 Look for and express regularity in repeated reasoning.</w:t>
      </w:r>
    </w:p>
    <w:p w:rsidR="00475505" w:rsidRDefault="00475505"/>
    <w:p w:rsidR="00475505" w:rsidRDefault="00475505"/>
    <w:p w:rsidR="00475505" w:rsidRDefault="00475505" w:rsidP="00716FB9">
      <w:pPr>
        <w:ind w:left="1440" w:firstLine="720"/>
      </w:pPr>
      <w:r>
        <w:t>Crosscutting</w:t>
      </w:r>
    </w:p>
    <w:p w:rsidR="00475505" w:rsidRDefault="00475505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Patterns. </w:t>
      </w:r>
      <w:r>
        <w:rPr>
          <w:rFonts w:ascii="Times New Roman" w:hAnsi="Times New Roman" w:cs="Times New Roman"/>
          <w:sz w:val="24"/>
          <w:szCs w:val="24"/>
        </w:rPr>
        <w:t>Observed patterns of forms and events guide organization and classification, and they prompt questions about relationships and the factors that influence them.</w:t>
      </w:r>
    </w:p>
    <w:p w:rsidR="00475505" w:rsidRDefault="00475505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5505" w:rsidRDefault="00475505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In grades 9-12, </w:t>
      </w:r>
      <w:r>
        <w:rPr>
          <w:rFonts w:ascii="Times New Roman" w:hAnsi="Times New Roman" w:cs="Times New Roman"/>
          <w:sz w:val="20"/>
          <w:szCs w:val="20"/>
        </w:rPr>
        <w:t>students observe patterns in systems at different scales and cite patterns as empirical evidence for</w:t>
      </w:r>
    </w:p>
    <w:p w:rsidR="00475505" w:rsidRDefault="00475505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causality in supporting their explanations of phenomena. They recognize classifications or explanations used at one</w:t>
      </w:r>
    </w:p>
    <w:p w:rsidR="00475505" w:rsidRDefault="00475505" w:rsidP="00DD7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scale may not be useful or need revision using a different scale; thus requiring improved investigations and</w:t>
      </w:r>
    </w:p>
    <w:p w:rsidR="00475505" w:rsidRDefault="00475505" w:rsidP="00DD74FB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>experiments. They use mathematical representations to identify certain patterns and analyze patterns of performance in order to reengineer and improve a designed system.</w:t>
      </w:r>
    </w:p>
    <w:p w:rsidR="00475505" w:rsidRDefault="00475505" w:rsidP="00DD74FB"/>
    <w:p w:rsidR="00475505" w:rsidRDefault="00475505" w:rsidP="00DD74FB">
      <w:r w:rsidRPr="00716FB9">
        <w:rPr>
          <w:rFonts w:ascii="Arial" w:hAnsi="Arial" w:cs="Arial"/>
          <w:b/>
          <w:bCs/>
          <w:color w:val="444444"/>
          <w:sz w:val="20"/>
          <w:szCs w:val="20"/>
        </w:rPr>
        <w:t>HS-ETS1-2.</w:t>
      </w:r>
      <w:r>
        <w:rPr>
          <w:rFonts w:ascii="Arial" w:hAnsi="Arial" w:cs="Arial"/>
          <w:b/>
          <w:bCs/>
          <w:color w:val="444444"/>
          <w:sz w:val="20"/>
          <w:szCs w:val="20"/>
        </w:rPr>
        <w:t xml:space="preserve">   </w:t>
      </w:r>
      <w:r w:rsidRPr="00716FB9">
        <w:rPr>
          <w:rFonts w:ascii="Arial" w:hAnsi="Arial" w:cs="Arial"/>
          <w:b/>
          <w:bCs/>
          <w:color w:val="444444"/>
          <w:sz w:val="20"/>
          <w:szCs w:val="20"/>
        </w:rPr>
        <w:t>Design a solution to a complex real-world problem by breaking it down into smaller, more manageable problems that can be solved through engineering.</w:t>
      </w:r>
    </w:p>
    <w:p w:rsidR="00475505" w:rsidRDefault="00475505" w:rsidP="00716FB9">
      <w:pPr>
        <w:ind w:left="1440" w:firstLine="720"/>
      </w:pPr>
    </w:p>
    <w:p w:rsidR="00475505" w:rsidRDefault="00475505" w:rsidP="00716FB9">
      <w:pPr>
        <w:ind w:left="1440" w:firstLine="720"/>
      </w:pPr>
    </w:p>
    <w:p w:rsidR="00475505" w:rsidRDefault="00475505" w:rsidP="00716FB9">
      <w:pPr>
        <w:ind w:left="1440" w:firstLine="720"/>
      </w:pPr>
    </w:p>
    <w:sectPr w:rsidR="00475505" w:rsidSect="009C0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A0E"/>
    <w:rsid w:val="00000B23"/>
    <w:rsid w:val="00001D48"/>
    <w:rsid w:val="00006571"/>
    <w:rsid w:val="000068FB"/>
    <w:rsid w:val="00006CCB"/>
    <w:rsid w:val="00012409"/>
    <w:rsid w:val="00013BED"/>
    <w:rsid w:val="00013E27"/>
    <w:rsid w:val="00014CCB"/>
    <w:rsid w:val="00014F24"/>
    <w:rsid w:val="000152BE"/>
    <w:rsid w:val="000153C9"/>
    <w:rsid w:val="000226EA"/>
    <w:rsid w:val="00024B70"/>
    <w:rsid w:val="000262C6"/>
    <w:rsid w:val="00026A59"/>
    <w:rsid w:val="00026D50"/>
    <w:rsid w:val="00027A30"/>
    <w:rsid w:val="000309F0"/>
    <w:rsid w:val="00032C9E"/>
    <w:rsid w:val="00034B88"/>
    <w:rsid w:val="000353D1"/>
    <w:rsid w:val="00036F15"/>
    <w:rsid w:val="00037990"/>
    <w:rsid w:val="00037E7A"/>
    <w:rsid w:val="00040616"/>
    <w:rsid w:val="0004070F"/>
    <w:rsid w:val="00040DE6"/>
    <w:rsid w:val="0004542A"/>
    <w:rsid w:val="00046852"/>
    <w:rsid w:val="00046D93"/>
    <w:rsid w:val="000477A8"/>
    <w:rsid w:val="00047C0C"/>
    <w:rsid w:val="00050BE8"/>
    <w:rsid w:val="00050CD1"/>
    <w:rsid w:val="000521FA"/>
    <w:rsid w:val="000541DB"/>
    <w:rsid w:val="00054DE1"/>
    <w:rsid w:val="000552D3"/>
    <w:rsid w:val="00055DF2"/>
    <w:rsid w:val="0005756E"/>
    <w:rsid w:val="000636B2"/>
    <w:rsid w:val="0006417F"/>
    <w:rsid w:val="000643F9"/>
    <w:rsid w:val="00064D16"/>
    <w:rsid w:val="000654F7"/>
    <w:rsid w:val="00065B54"/>
    <w:rsid w:val="00070463"/>
    <w:rsid w:val="000719C5"/>
    <w:rsid w:val="000723B0"/>
    <w:rsid w:val="00072BA0"/>
    <w:rsid w:val="0007576C"/>
    <w:rsid w:val="0007599D"/>
    <w:rsid w:val="000764DA"/>
    <w:rsid w:val="00081B06"/>
    <w:rsid w:val="00084EFC"/>
    <w:rsid w:val="0009416E"/>
    <w:rsid w:val="000951A0"/>
    <w:rsid w:val="00095F6C"/>
    <w:rsid w:val="00096900"/>
    <w:rsid w:val="000A2C93"/>
    <w:rsid w:val="000A4154"/>
    <w:rsid w:val="000A5DBA"/>
    <w:rsid w:val="000A6545"/>
    <w:rsid w:val="000A6F02"/>
    <w:rsid w:val="000A6F92"/>
    <w:rsid w:val="000B04DF"/>
    <w:rsid w:val="000B101F"/>
    <w:rsid w:val="000B2187"/>
    <w:rsid w:val="000B2D0E"/>
    <w:rsid w:val="000B45C9"/>
    <w:rsid w:val="000B46FC"/>
    <w:rsid w:val="000B514A"/>
    <w:rsid w:val="000B5946"/>
    <w:rsid w:val="000B5CC8"/>
    <w:rsid w:val="000B6005"/>
    <w:rsid w:val="000B6011"/>
    <w:rsid w:val="000B78F7"/>
    <w:rsid w:val="000B7DBA"/>
    <w:rsid w:val="000C000A"/>
    <w:rsid w:val="000C0559"/>
    <w:rsid w:val="000C09F3"/>
    <w:rsid w:val="000C4845"/>
    <w:rsid w:val="000C4EF6"/>
    <w:rsid w:val="000C5415"/>
    <w:rsid w:val="000C6F2E"/>
    <w:rsid w:val="000C7536"/>
    <w:rsid w:val="000D29C0"/>
    <w:rsid w:val="000D3802"/>
    <w:rsid w:val="000D49A7"/>
    <w:rsid w:val="000D5BD8"/>
    <w:rsid w:val="000D7909"/>
    <w:rsid w:val="000E14DF"/>
    <w:rsid w:val="000E31F0"/>
    <w:rsid w:val="000E73D9"/>
    <w:rsid w:val="000E75F2"/>
    <w:rsid w:val="000E7E76"/>
    <w:rsid w:val="000F0B18"/>
    <w:rsid w:val="000F12E0"/>
    <w:rsid w:val="000F1C56"/>
    <w:rsid w:val="000F3DC1"/>
    <w:rsid w:val="000F4B00"/>
    <w:rsid w:val="000F56AE"/>
    <w:rsid w:val="000F5E62"/>
    <w:rsid w:val="000F79BF"/>
    <w:rsid w:val="000F7E13"/>
    <w:rsid w:val="00100458"/>
    <w:rsid w:val="00100EE6"/>
    <w:rsid w:val="001019FD"/>
    <w:rsid w:val="00101C65"/>
    <w:rsid w:val="00101E70"/>
    <w:rsid w:val="0010201E"/>
    <w:rsid w:val="00102F9C"/>
    <w:rsid w:val="00103EF4"/>
    <w:rsid w:val="00105018"/>
    <w:rsid w:val="00105767"/>
    <w:rsid w:val="00105D4E"/>
    <w:rsid w:val="00107728"/>
    <w:rsid w:val="00116102"/>
    <w:rsid w:val="001229B8"/>
    <w:rsid w:val="00123502"/>
    <w:rsid w:val="001255BF"/>
    <w:rsid w:val="00127312"/>
    <w:rsid w:val="001276AE"/>
    <w:rsid w:val="001276BE"/>
    <w:rsid w:val="00127C94"/>
    <w:rsid w:val="00136274"/>
    <w:rsid w:val="0014186F"/>
    <w:rsid w:val="001419D4"/>
    <w:rsid w:val="00142787"/>
    <w:rsid w:val="00145711"/>
    <w:rsid w:val="001469A9"/>
    <w:rsid w:val="00150276"/>
    <w:rsid w:val="00150EA1"/>
    <w:rsid w:val="00150F90"/>
    <w:rsid w:val="001518E1"/>
    <w:rsid w:val="00152196"/>
    <w:rsid w:val="00155852"/>
    <w:rsid w:val="0016013B"/>
    <w:rsid w:val="0016050E"/>
    <w:rsid w:val="00161E0E"/>
    <w:rsid w:val="00162099"/>
    <w:rsid w:val="00163ED2"/>
    <w:rsid w:val="001705FB"/>
    <w:rsid w:val="00170950"/>
    <w:rsid w:val="00170B2D"/>
    <w:rsid w:val="00170E5C"/>
    <w:rsid w:val="00171248"/>
    <w:rsid w:val="00172837"/>
    <w:rsid w:val="00172DF2"/>
    <w:rsid w:val="0017325F"/>
    <w:rsid w:val="00173820"/>
    <w:rsid w:val="0017424A"/>
    <w:rsid w:val="00174861"/>
    <w:rsid w:val="00176697"/>
    <w:rsid w:val="0017674E"/>
    <w:rsid w:val="001773FF"/>
    <w:rsid w:val="00180566"/>
    <w:rsid w:val="001808E8"/>
    <w:rsid w:val="00182318"/>
    <w:rsid w:val="00183433"/>
    <w:rsid w:val="00184914"/>
    <w:rsid w:val="00185523"/>
    <w:rsid w:val="0018757D"/>
    <w:rsid w:val="00187994"/>
    <w:rsid w:val="00191053"/>
    <w:rsid w:val="00191581"/>
    <w:rsid w:val="00192F5E"/>
    <w:rsid w:val="001934BE"/>
    <w:rsid w:val="00193EC3"/>
    <w:rsid w:val="00194C62"/>
    <w:rsid w:val="001950C0"/>
    <w:rsid w:val="001A11B8"/>
    <w:rsid w:val="001A223A"/>
    <w:rsid w:val="001B020E"/>
    <w:rsid w:val="001B10AC"/>
    <w:rsid w:val="001B3786"/>
    <w:rsid w:val="001B4B3D"/>
    <w:rsid w:val="001B57B1"/>
    <w:rsid w:val="001B6558"/>
    <w:rsid w:val="001B668D"/>
    <w:rsid w:val="001B6E24"/>
    <w:rsid w:val="001B6FB0"/>
    <w:rsid w:val="001B708D"/>
    <w:rsid w:val="001C0FC2"/>
    <w:rsid w:val="001C2BAD"/>
    <w:rsid w:val="001C3E68"/>
    <w:rsid w:val="001C4A05"/>
    <w:rsid w:val="001D10DD"/>
    <w:rsid w:val="001D296C"/>
    <w:rsid w:val="001D3142"/>
    <w:rsid w:val="001D4212"/>
    <w:rsid w:val="001D4CF5"/>
    <w:rsid w:val="001D527B"/>
    <w:rsid w:val="001D7B37"/>
    <w:rsid w:val="001D7C18"/>
    <w:rsid w:val="001E0787"/>
    <w:rsid w:val="001E0C9A"/>
    <w:rsid w:val="001E23D7"/>
    <w:rsid w:val="001E2922"/>
    <w:rsid w:val="001E2941"/>
    <w:rsid w:val="001E2EE6"/>
    <w:rsid w:val="001E4A42"/>
    <w:rsid w:val="001E65AE"/>
    <w:rsid w:val="001E77C7"/>
    <w:rsid w:val="001F00AA"/>
    <w:rsid w:val="001F2253"/>
    <w:rsid w:val="001F26EF"/>
    <w:rsid w:val="001F4AC5"/>
    <w:rsid w:val="001F6286"/>
    <w:rsid w:val="00203B04"/>
    <w:rsid w:val="00203FD0"/>
    <w:rsid w:val="00205323"/>
    <w:rsid w:val="002058F0"/>
    <w:rsid w:val="00206874"/>
    <w:rsid w:val="00207738"/>
    <w:rsid w:val="002105D2"/>
    <w:rsid w:val="00210CE2"/>
    <w:rsid w:val="0021201A"/>
    <w:rsid w:val="002157F0"/>
    <w:rsid w:val="00216A54"/>
    <w:rsid w:val="0021702D"/>
    <w:rsid w:val="002178EF"/>
    <w:rsid w:val="002179C7"/>
    <w:rsid w:val="00217D88"/>
    <w:rsid w:val="0022288E"/>
    <w:rsid w:val="00222AB9"/>
    <w:rsid w:val="0022478F"/>
    <w:rsid w:val="00224F1E"/>
    <w:rsid w:val="0022758F"/>
    <w:rsid w:val="0023043C"/>
    <w:rsid w:val="00232289"/>
    <w:rsid w:val="002331CC"/>
    <w:rsid w:val="002331E8"/>
    <w:rsid w:val="0023494A"/>
    <w:rsid w:val="00235C52"/>
    <w:rsid w:val="00235C91"/>
    <w:rsid w:val="002360C9"/>
    <w:rsid w:val="0023732C"/>
    <w:rsid w:val="00237370"/>
    <w:rsid w:val="00237EB2"/>
    <w:rsid w:val="00242CE2"/>
    <w:rsid w:val="002432D4"/>
    <w:rsid w:val="00243B13"/>
    <w:rsid w:val="00243B87"/>
    <w:rsid w:val="002471C6"/>
    <w:rsid w:val="00247375"/>
    <w:rsid w:val="00250271"/>
    <w:rsid w:val="00250272"/>
    <w:rsid w:val="00251BF7"/>
    <w:rsid w:val="00252392"/>
    <w:rsid w:val="00252CB2"/>
    <w:rsid w:val="0025449C"/>
    <w:rsid w:val="0025458F"/>
    <w:rsid w:val="0025483B"/>
    <w:rsid w:val="00255AC8"/>
    <w:rsid w:val="00256831"/>
    <w:rsid w:val="00262CB4"/>
    <w:rsid w:val="0026604D"/>
    <w:rsid w:val="002667C2"/>
    <w:rsid w:val="00267B17"/>
    <w:rsid w:val="002719CC"/>
    <w:rsid w:val="00271C99"/>
    <w:rsid w:val="00271EA4"/>
    <w:rsid w:val="00272EA8"/>
    <w:rsid w:val="00272F69"/>
    <w:rsid w:val="002731F2"/>
    <w:rsid w:val="00274119"/>
    <w:rsid w:val="00275F6E"/>
    <w:rsid w:val="00275FC6"/>
    <w:rsid w:val="00276440"/>
    <w:rsid w:val="0027751A"/>
    <w:rsid w:val="00277B8E"/>
    <w:rsid w:val="0028171A"/>
    <w:rsid w:val="00284C0D"/>
    <w:rsid w:val="00287F98"/>
    <w:rsid w:val="00290F0B"/>
    <w:rsid w:val="00291902"/>
    <w:rsid w:val="00292EAC"/>
    <w:rsid w:val="00292FD6"/>
    <w:rsid w:val="002950E3"/>
    <w:rsid w:val="0029669D"/>
    <w:rsid w:val="00297630"/>
    <w:rsid w:val="00297AB0"/>
    <w:rsid w:val="00297F2B"/>
    <w:rsid w:val="002A0D5B"/>
    <w:rsid w:val="002A3B48"/>
    <w:rsid w:val="002A7A58"/>
    <w:rsid w:val="002A7D5D"/>
    <w:rsid w:val="002B20E6"/>
    <w:rsid w:val="002C461D"/>
    <w:rsid w:val="002C5B33"/>
    <w:rsid w:val="002C6BCA"/>
    <w:rsid w:val="002C737C"/>
    <w:rsid w:val="002C7FA8"/>
    <w:rsid w:val="002D055D"/>
    <w:rsid w:val="002D3D18"/>
    <w:rsid w:val="002D455E"/>
    <w:rsid w:val="002D52DC"/>
    <w:rsid w:val="002D58DD"/>
    <w:rsid w:val="002D63E2"/>
    <w:rsid w:val="002D678E"/>
    <w:rsid w:val="002D7A51"/>
    <w:rsid w:val="002D7DF3"/>
    <w:rsid w:val="002E2399"/>
    <w:rsid w:val="002E5CE8"/>
    <w:rsid w:val="002E61B0"/>
    <w:rsid w:val="002E7267"/>
    <w:rsid w:val="002E7573"/>
    <w:rsid w:val="002F2088"/>
    <w:rsid w:val="002F3710"/>
    <w:rsid w:val="002F64CF"/>
    <w:rsid w:val="00300D51"/>
    <w:rsid w:val="00302C8D"/>
    <w:rsid w:val="00303E40"/>
    <w:rsid w:val="003041D4"/>
    <w:rsid w:val="0030428C"/>
    <w:rsid w:val="00304E9D"/>
    <w:rsid w:val="00306304"/>
    <w:rsid w:val="00312C20"/>
    <w:rsid w:val="003131C2"/>
    <w:rsid w:val="00314207"/>
    <w:rsid w:val="003158EE"/>
    <w:rsid w:val="00316C36"/>
    <w:rsid w:val="00317806"/>
    <w:rsid w:val="00322A9A"/>
    <w:rsid w:val="00323A15"/>
    <w:rsid w:val="003244EA"/>
    <w:rsid w:val="00325E1E"/>
    <w:rsid w:val="00326046"/>
    <w:rsid w:val="00326DDE"/>
    <w:rsid w:val="00327596"/>
    <w:rsid w:val="00327664"/>
    <w:rsid w:val="00327CD6"/>
    <w:rsid w:val="0033219E"/>
    <w:rsid w:val="00337B3E"/>
    <w:rsid w:val="00342C9F"/>
    <w:rsid w:val="00344706"/>
    <w:rsid w:val="00344BAF"/>
    <w:rsid w:val="0035107C"/>
    <w:rsid w:val="00353BF3"/>
    <w:rsid w:val="003567BB"/>
    <w:rsid w:val="00356ADF"/>
    <w:rsid w:val="003604C6"/>
    <w:rsid w:val="00360CF7"/>
    <w:rsid w:val="00360D55"/>
    <w:rsid w:val="00362D2F"/>
    <w:rsid w:val="003638EE"/>
    <w:rsid w:val="0037048F"/>
    <w:rsid w:val="00372E3D"/>
    <w:rsid w:val="00373326"/>
    <w:rsid w:val="00373856"/>
    <w:rsid w:val="003752CC"/>
    <w:rsid w:val="003759C9"/>
    <w:rsid w:val="003764AE"/>
    <w:rsid w:val="003803F2"/>
    <w:rsid w:val="0038242E"/>
    <w:rsid w:val="00386348"/>
    <w:rsid w:val="00387012"/>
    <w:rsid w:val="003906EE"/>
    <w:rsid w:val="00392BD0"/>
    <w:rsid w:val="0039336F"/>
    <w:rsid w:val="00394D9C"/>
    <w:rsid w:val="0039521B"/>
    <w:rsid w:val="0039584E"/>
    <w:rsid w:val="00395F61"/>
    <w:rsid w:val="00396C70"/>
    <w:rsid w:val="003A1FC7"/>
    <w:rsid w:val="003A2687"/>
    <w:rsid w:val="003A69A8"/>
    <w:rsid w:val="003B08E2"/>
    <w:rsid w:val="003B1263"/>
    <w:rsid w:val="003B2F32"/>
    <w:rsid w:val="003B6856"/>
    <w:rsid w:val="003C1E42"/>
    <w:rsid w:val="003C21C7"/>
    <w:rsid w:val="003C3549"/>
    <w:rsid w:val="003C3BAE"/>
    <w:rsid w:val="003C5A05"/>
    <w:rsid w:val="003C7165"/>
    <w:rsid w:val="003C757A"/>
    <w:rsid w:val="003D10EA"/>
    <w:rsid w:val="003D1313"/>
    <w:rsid w:val="003D1F5B"/>
    <w:rsid w:val="003D2029"/>
    <w:rsid w:val="003D3916"/>
    <w:rsid w:val="003D3DB1"/>
    <w:rsid w:val="003D5217"/>
    <w:rsid w:val="003D6145"/>
    <w:rsid w:val="003E2171"/>
    <w:rsid w:val="003E231A"/>
    <w:rsid w:val="003E263B"/>
    <w:rsid w:val="003E3049"/>
    <w:rsid w:val="003E32EB"/>
    <w:rsid w:val="003E388A"/>
    <w:rsid w:val="003E3E38"/>
    <w:rsid w:val="003E4424"/>
    <w:rsid w:val="003E73FE"/>
    <w:rsid w:val="003E7AA2"/>
    <w:rsid w:val="003F2836"/>
    <w:rsid w:val="003F3B93"/>
    <w:rsid w:val="003F3BBB"/>
    <w:rsid w:val="003F4C45"/>
    <w:rsid w:val="003F5554"/>
    <w:rsid w:val="003F6259"/>
    <w:rsid w:val="003F67B7"/>
    <w:rsid w:val="00401604"/>
    <w:rsid w:val="00402D40"/>
    <w:rsid w:val="004053AE"/>
    <w:rsid w:val="004067F3"/>
    <w:rsid w:val="00406943"/>
    <w:rsid w:val="00410151"/>
    <w:rsid w:val="00410C5D"/>
    <w:rsid w:val="00413A18"/>
    <w:rsid w:val="00414B3F"/>
    <w:rsid w:val="00414FAC"/>
    <w:rsid w:val="00415B90"/>
    <w:rsid w:val="0042071A"/>
    <w:rsid w:val="00421FC4"/>
    <w:rsid w:val="00422A5F"/>
    <w:rsid w:val="00423A0B"/>
    <w:rsid w:val="00423E87"/>
    <w:rsid w:val="0042538C"/>
    <w:rsid w:val="004317F1"/>
    <w:rsid w:val="00432960"/>
    <w:rsid w:val="00432CC9"/>
    <w:rsid w:val="00433597"/>
    <w:rsid w:val="00433F87"/>
    <w:rsid w:val="0043406B"/>
    <w:rsid w:val="004341A2"/>
    <w:rsid w:val="00435074"/>
    <w:rsid w:val="00437132"/>
    <w:rsid w:val="0044077A"/>
    <w:rsid w:val="00440B9B"/>
    <w:rsid w:val="00441250"/>
    <w:rsid w:val="00442EE0"/>
    <w:rsid w:val="00444796"/>
    <w:rsid w:val="00446752"/>
    <w:rsid w:val="0044675B"/>
    <w:rsid w:val="0045031B"/>
    <w:rsid w:val="0045084F"/>
    <w:rsid w:val="00450E41"/>
    <w:rsid w:val="004519D5"/>
    <w:rsid w:val="0045201E"/>
    <w:rsid w:val="0045330F"/>
    <w:rsid w:val="00455615"/>
    <w:rsid w:val="004561F3"/>
    <w:rsid w:val="0045660F"/>
    <w:rsid w:val="0046223D"/>
    <w:rsid w:val="0046429A"/>
    <w:rsid w:val="00465AB4"/>
    <w:rsid w:val="004665DE"/>
    <w:rsid w:val="004709AB"/>
    <w:rsid w:val="00470B6A"/>
    <w:rsid w:val="00470C56"/>
    <w:rsid w:val="00471FCE"/>
    <w:rsid w:val="0047209D"/>
    <w:rsid w:val="00472286"/>
    <w:rsid w:val="00473C5B"/>
    <w:rsid w:val="0047420A"/>
    <w:rsid w:val="00474287"/>
    <w:rsid w:val="00475505"/>
    <w:rsid w:val="004758B6"/>
    <w:rsid w:val="00484491"/>
    <w:rsid w:val="00485202"/>
    <w:rsid w:val="004858E3"/>
    <w:rsid w:val="00487F36"/>
    <w:rsid w:val="00491EF2"/>
    <w:rsid w:val="00491F51"/>
    <w:rsid w:val="004925B0"/>
    <w:rsid w:val="004932CB"/>
    <w:rsid w:val="004935E8"/>
    <w:rsid w:val="00493ABF"/>
    <w:rsid w:val="004947AE"/>
    <w:rsid w:val="0049483D"/>
    <w:rsid w:val="00495138"/>
    <w:rsid w:val="00496329"/>
    <w:rsid w:val="00496BAB"/>
    <w:rsid w:val="0049779F"/>
    <w:rsid w:val="004A0FF5"/>
    <w:rsid w:val="004A23E9"/>
    <w:rsid w:val="004A2B0D"/>
    <w:rsid w:val="004A300A"/>
    <w:rsid w:val="004A3D15"/>
    <w:rsid w:val="004A407E"/>
    <w:rsid w:val="004A4932"/>
    <w:rsid w:val="004A4B2D"/>
    <w:rsid w:val="004A4C2A"/>
    <w:rsid w:val="004A69B2"/>
    <w:rsid w:val="004A7BB8"/>
    <w:rsid w:val="004B18E2"/>
    <w:rsid w:val="004B24B1"/>
    <w:rsid w:val="004B2A3B"/>
    <w:rsid w:val="004B4A80"/>
    <w:rsid w:val="004B7836"/>
    <w:rsid w:val="004C1BEB"/>
    <w:rsid w:val="004C27EA"/>
    <w:rsid w:val="004C2EC4"/>
    <w:rsid w:val="004C4E99"/>
    <w:rsid w:val="004C5E49"/>
    <w:rsid w:val="004D08E8"/>
    <w:rsid w:val="004D0DC8"/>
    <w:rsid w:val="004D13D6"/>
    <w:rsid w:val="004D1BBB"/>
    <w:rsid w:val="004D3A2E"/>
    <w:rsid w:val="004D6170"/>
    <w:rsid w:val="004D7ABB"/>
    <w:rsid w:val="004E0B62"/>
    <w:rsid w:val="004E22C2"/>
    <w:rsid w:val="004E24C2"/>
    <w:rsid w:val="004E27E1"/>
    <w:rsid w:val="004E40A0"/>
    <w:rsid w:val="004E44B9"/>
    <w:rsid w:val="004E4E7F"/>
    <w:rsid w:val="004E4F3A"/>
    <w:rsid w:val="004E56A5"/>
    <w:rsid w:val="004E6706"/>
    <w:rsid w:val="004F1389"/>
    <w:rsid w:val="004F3378"/>
    <w:rsid w:val="004F5206"/>
    <w:rsid w:val="004F5A97"/>
    <w:rsid w:val="004F5FD8"/>
    <w:rsid w:val="004F7305"/>
    <w:rsid w:val="004F7C3E"/>
    <w:rsid w:val="004F7EB5"/>
    <w:rsid w:val="0050007A"/>
    <w:rsid w:val="00502D06"/>
    <w:rsid w:val="0050325E"/>
    <w:rsid w:val="005039BF"/>
    <w:rsid w:val="00504956"/>
    <w:rsid w:val="005053D9"/>
    <w:rsid w:val="00505B82"/>
    <w:rsid w:val="00510C99"/>
    <w:rsid w:val="0051120F"/>
    <w:rsid w:val="005115D7"/>
    <w:rsid w:val="00511D4D"/>
    <w:rsid w:val="00511DFC"/>
    <w:rsid w:val="00513212"/>
    <w:rsid w:val="0051336C"/>
    <w:rsid w:val="005150CF"/>
    <w:rsid w:val="00516721"/>
    <w:rsid w:val="005206A3"/>
    <w:rsid w:val="005206E9"/>
    <w:rsid w:val="005207BD"/>
    <w:rsid w:val="00521BAF"/>
    <w:rsid w:val="00522438"/>
    <w:rsid w:val="0052340B"/>
    <w:rsid w:val="00523532"/>
    <w:rsid w:val="00523544"/>
    <w:rsid w:val="0052477B"/>
    <w:rsid w:val="00524F48"/>
    <w:rsid w:val="00525CE2"/>
    <w:rsid w:val="00526882"/>
    <w:rsid w:val="00527BB6"/>
    <w:rsid w:val="00527BBB"/>
    <w:rsid w:val="00530124"/>
    <w:rsid w:val="00530C8F"/>
    <w:rsid w:val="0053275C"/>
    <w:rsid w:val="005339F9"/>
    <w:rsid w:val="0053466B"/>
    <w:rsid w:val="00534F7E"/>
    <w:rsid w:val="00535B34"/>
    <w:rsid w:val="00535C20"/>
    <w:rsid w:val="00536938"/>
    <w:rsid w:val="00542652"/>
    <w:rsid w:val="005452FD"/>
    <w:rsid w:val="00550F41"/>
    <w:rsid w:val="00550FB3"/>
    <w:rsid w:val="0055219D"/>
    <w:rsid w:val="00553040"/>
    <w:rsid w:val="005532E1"/>
    <w:rsid w:val="005565D0"/>
    <w:rsid w:val="00557337"/>
    <w:rsid w:val="005604E2"/>
    <w:rsid w:val="00560CC1"/>
    <w:rsid w:val="00560EF2"/>
    <w:rsid w:val="00561594"/>
    <w:rsid w:val="005652FE"/>
    <w:rsid w:val="00565895"/>
    <w:rsid w:val="00570167"/>
    <w:rsid w:val="005717B9"/>
    <w:rsid w:val="005718EE"/>
    <w:rsid w:val="005751A4"/>
    <w:rsid w:val="0057619C"/>
    <w:rsid w:val="0057669C"/>
    <w:rsid w:val="00576A2F"/>
    <w:rsid w:val="00576F88"/>
    <w:rsid w:val="00577758"/>
    <w:rsid w:val="00585BF1"/>
    <w:rsid w:val="00586616"/>
    <w:rsid w:val="00586F63"/>
    <w:rsid w:val="00590F18"/>
    <w:rsid w:val="00592A6A"/>
    <w:rsid w:val="00593ADF"/>
    <w:rsid w:val="005942EB"/>
    <w:rsid w:val="00595346"/>
    <w:rsid w:val="00596681"/>
    <w:rsid w:val="005A385F"/>
    <w:rsid w:val="005A3D6C"/>
    <w:rsid w:val="005A459D"/>
    <w:rsid w:val="005A4B30"/>
    <w:rsid w:val="005A50D9"/>
    <w:rsid w:val="005A7760"/>
    <w:rsid w:val="005A7B73"/>
    <w:rsid w:val="005B16CC"/>
    <w:rsid w:val="005B1E1A"/>
    <w:rsid w:val="005B57C2"/>
    <w:rsid w:val="005B78BB"/>
    <w:rsid w:val="005B7A1E"/>
    <w:rsid w:val="005C0541"/>
    <w:rsid w:val="005C0E3E"/>
    <w:rsid w:val="005C1DCF"/>
    <w:rsid w:val="005C270C"/>
    <w:rsid w:val="005C4076"/>
    <w:rsid w:val="005C652A"/>
    <w:rsid w:val="005C6AA4"/>
    <w:rsid w:val="005D0E9C"/>
    <w:rsid w:val="005D10AA"/>
    <w:rsid w:val="005D1205"/>
    <w:rsid w:val="005D1255"/>
    <w:rsid w:val="005D1ADA"/>
    <w:rsid w:val="005D2446"/>
    <w:rsid w:val="005D3850"/>
    <w:rsid w:val="005D4470"/>
    <w:rsid w:val="005D476A"/>
    <w:rsid w:val="005D4F36"/>
    <w:rsid w:val="005D58AE"/>
    <w:rsid w:val="005E03EA"/>
    <w:rsid w:val="005E1EDB"/>
    <w:rsid w:val="005E215A"/>
    <w:rsid w:val="005E3960"/>
    <w:rsid w:val="005E3E05"/>
    <w:rsid w:val="005E78FB"/>
    <w:rsid w:val="005E7C54"/>
    <w:rsid w:val="005F29D8"/>
    <w:rsid w:val="005F2A21"/>
    <w:rsid w:val="005F2C63"/>
    <w:rsid w:val="005F66E6"/>
    <w:rsid w:val="005F695F"/>
    <w:rsid w:val="005F6DAD"/>
    <w:rsid w:val="005F7217"/>
    <w:rsid w:val="006009FD"/>
    <w:rsid w:val="006017E8"/>
    <w:rsid w:val="00601D47"/>
    <w:rsid w:val="0060228F"/>
    <w:rsid w:val="00602D0F"/>
    <w:rsid w:val="00606E31"/>
    <w:rsid w:val="00607735"/>
    <w:rsid w:val="00607ACA"/>
    <w:rsid w:val="00612562"/>
    <w:rsid w:val="00612563"/>
    <w:rsid w:val="00613901"/>
    <w:rsid w:val="00616D91"/>
    <w:rsid w:val="00617731"/>
    <w:rsid w:val="00622057"/>
    <w:rsid w:val="006227D3"/>
    <w:rsid w:val="00623047"/>
    <w:rsid w:val="00623ED0"/>
    <w:rsid w:val="00623FDE"/>
    <w:rsid w:val="0062561E"/>
    <w:rsid w:val="00625652"/>
    <w:rsid w:val="00626ED5"/>
    <w:rsid w:val="006345D6"/>
    <w:rsid w:val="00636E3D"/>
    <w:rsid w:val="00637903"/>
    <w:rsid w:val="00637C59"/>
    <w:rsid w:val="00640043"/>
    <w:rsid w:val="0064014A"/>
    <w:rsid w:val="00641F66"/>
    <w:rsid w:val="00642DDD"/>
    <w:rsid w:val="00643134"/>
    <w:rsid w:val="0064382D"/>
    <w:rsid w:val="00643EE8"/>
    <w:rsid w:val="006446DF"/>
    <w:rsid w:val="00645DA9"/>
    <w:rsid w:val="00646215"/>
    <w:rsid w:val="0064659B"/>
    <w:rsid w:val="0064706A"/>
    <w:rsid w:val="0065039E"/>
    <w:rsid w:val="006507F9"/>
    <w:rsid w:val="00652057"/>
    <w:rsid w:val="00654AB6"/>
    <w:rsid w:val="00655BE6"/>
    <w:rsid w:val="00656432"/>
    <w:rsid w:val="00656DCA"/>
    <w:rsid w:val="00660305"/>
    <w:rsid w:val="00661D1C"/>
    <w:rsid w:val="00662349"/>
    <w:rsid w:val="00664578"/>
    <w:rsid w:val="00665223"/>
    <w:rsid w:val="0066548E"/>
    <w:rsid w:val="0066594B"/>
    <w:rsid w:val="00670CE5"/>
    <w:rsid w:val="00671DCD"/>
    <w:rsid w:val="00673A46"/>
    <w:rsid w:val="00674889"/>
    <w:rsid w:val="00675155"/>
    <w:rsid w:val="00675E89"/>
    <w:rsid w:val="006814DB"/>
    <w:rsid w:val="006819CC"/>
    <w:rsid w:val="00681A11"/>
    <w:rsid w:val="00683F80"/>
    <w:rsid w:val="00686626"/>
    <w:rsid w:val="00686D02"/>
    <w:rsid w:val="00686E25"/>
    <w:rsid w:val="0069002F"/>
    <w:rsid w:val="00691130"/>
    <w:rsid w:val="006912EE"/>
    <w:rsid w:val="00692369"/>
    <w:rsid w:val="00692DB0"/>
    <w:rsid w:val="00692FD5"/>
    <w:rsid w:val="00695807"/>
    <w:rsid w:val="006963A0"/>
    <w:rsid w:val="00696C1C"/>
    <w:rsid w:val="00697BD2"/>
    <w:rsid w:val="006A04AE"/>
    <w:rsid w:val="006A2DD7"/>
    <w:rsid w:val="006A2E04"/>
    <w:rsid w:val="006A3215"/>
    <w:rsid w:val="006A4D11"/>
    <w:rsid w:val="006A56D6"/>
    <w:rsid w:val="006A6997"/>
    <w:rsid w:val="006B0425"/>
    <w:rsid w:val="006B0D42"/>
    <w:rsid w:val="006B2486"/>
    <w:rsid w:val="006B3A0C"/>
    <w:rsid w:val="006B7369"/>
    <w:rsid w:val="006C1096"/>
    <w:rsid w:val="006C1D3E"/>
    <w:rsid w:val="006C34AA"/>
    <w:rsid w:val="006C4133"/>
    <w:rsid w:val="006C414B"/>
    <w:rsid w:val="006C638B"/>
    <w:rsid w:val="006C766C"/>
    <w:rsid w:val="006D1C5B"/>
    <w:rsid w:val="006D2B83"/>
    <w:rsid w:val="006D3EFB"/>
    <w:rsid w:val="006D4F69"/>
    <w:rsid w:val="006D5220"/>
    <w:rsid w:val="006D6286"/>
    <w:rsid w:val="006D6662"/>
    <w:rsid w:val="006D754C"/>
    <w:rsid w:val="006E0243"/>
    <w:rsid w:val="006E29BA"/>
    <w:rsid w:val="006E2CC8"/>
    <w:rsid w:val="006E31BE"/>
    <w:rsid w:val="006E48DE"/>
    <w:rsid w:val="006E5318"/>
    <w:rsid w:val="006E5996"/>
    <w:rsid w:val="006E7672"/>
    <w:rsid w:val="006E793E"/>
    <w:rsid w:val="006E7B44"/>
    <w:rsid w:val="006F2209"/>
    <w:rsid w:val="006F4A92"/>
    <w:rsid w:val="006F530D"/>
    <w:rsid w:val="00701E81"/>
    <w:rsid w:val="00701F28"/>
    <w:rsid w:val="00703DBD"/>
    <w:rsid w:val="007041C6"/>
    <w:rsid w:val="0070508B"/>
    <w:rsid w:val="00705472"/>
    <w:rsid w:val="007055C5"/>
    <w:rsid w:val="00705AE0"/>
    <w:rsid w:val="00707055"/>
    <w:rsid w:val="00707EC7"/>
    <w:rsid w:val="00712062"/>
    <w:rsid w:val="007129FF"/>
    <w:rsid w:val="00715D8F"/>
    <w:rsid w:val="0071622F"/>
    <w:rsid w:val="00716FB9"/>
    <w:rsid w:val="00720E40"/>
    <w:rsid w:val="007221D0"/>
    <w:rsid w:val="0072610D"/>
    <w:rsid w:val="00726C5E"/>
    <w:rsid w:val="00726FBB"/>
    <w:rsid w:val="00732A0F"/>
    <w:rsid w:val="0073459D"/>
    <w:rsid w:val="00734674"/>
    <w:rsid w:val="007349EE"/>
    <w:rsid w:val="007352F2"/>
    <w:rsid w:val="0073560F"/>
    <w:rsid w:val="007357CF"/>
    <w:rsid w:val="00735C4B"/>
    <w:rsid w:val="007374BE"/>
    <w:rsid w:val="007401AB"/>
    <w:rsid w:val="00740E2E"/>
    <w:rsid w:val="00741E6B"/>
    <w:rsid w:val="007422A0"/>
    <w:rsid w:val="00743218"/>
    <w:rsid w:val="00745A22"/>
    <w:rsid w:val="007468FE"/>
    <w:rsid w:val="00747489"/>
    <w:rsid w:val="007517C0"/>
    <w:rsid w:val="007546F2"/>
    <w:rsid w:val="00757C6D"/>
    <w:rsid w:val="00761915"/>
    <w:rsid w:val="00761DC9"/>
    <w:rsid w:val="00762051"/>
    <w:rsid w:val="0076253B"/>
    <w:rsid w:val="007626F1"/>
    <w:rsid w:val="00763438"/>
    <w:rsid w:val="00764E9C"/>
    <w:rsid w:val="00766083"/>
    <w:rsid w:val="00766DC6"/>
    <w:rsid w:val="00767551"/>
    <w:rsid w:val="00770641"/>
    <w:rsid w:val="00771A8D"/>
    <w:rsid w:val="007744D0"/>
    <w:rsid w:val="00775601"/>
    <w:rsid w:val="00780896"/>
    <w:rsid w:val="00783C27"/>
    <w:rsid w:val="00784CE8"/>
    <w:rsid w:val="0078771B"/>
    <w:rsid w:val="007901F8"/>
    <w:rsid w:val="00794348"/>
    <w:rsid w:val="007944EB"/>
    <w:rsid w:val="007974B6"/>
    <w:rsid w:val="00797AE7"/>
    <w:rsid w:val="007A06C3"/>
    <w:rsid w:val="007A1470"/>
    <w:rsid w:val="007A19D2"/>
    <w:rsid w:val="007A263C"/>
    <w:rsid w:val="007A313F"/>
    <w:rsid w:val="007A7257"/>
    <w:rsid w:val="007A74DC"/>
    <w:rsid w:val="007B090B"/>
    <w:rsid w:val="007B2BF4"/>
    <w:rsid w:val="007B4EE6"/>
    <w:rsid w:val="007B54F0"/>
    <w:rsid w:val="007B6868"/>
    <w:rsid w:val="007B72EC"/>
    <w:rsid w:val="007C0209"/>
    <w:rsid w:val="007C0E38"/>
    <w:rsid w:val="007C0E70"/>
    <w:rsid w:val="007C3D52"/>
    <w:rsid w:val="007C4DBB"/>
    <w:rsid w:val="007C4E75"/>
    <w:rsid w:val="007C6D57"/>
    <w:rsid w:val="007D0DC6"/>
    <w:rsid w:val="007D1D34"/>
    <w:rsid w:val="007D6C3E"/>
    <w:rsid w:val="007D702E"/>
    <w:rsid w:val="007D761F"/>
    <w:rsid w:val="007E0412"/>
    <w:rsid w:val="007E24E9"/>
    <w:rsid w:val="007E2C33"/>
    <w:rsid w:val="007E3370"/>
    <w:rsid w:val="007E40A5"/>
    <w:rsid w:val="007E4EEA"/>
    <w:rsid w:val="007E6457"/>
    <w:rsid w:val="007E6DFE"/>
    <w:rsid w:val="007E7104"/>
    <w:rsid w:val="007E757D"/>
    <w:rsid w:val="007F0625"/>
    <w:rsid w:val="007F0C90"/>
    <w:rsid w:val="007F35F0"/>
    <w:rsid w:val="007F3B93"/>
    <w:rsid w:val="007F44B1"/>
    <w:rsid w:val="007F49E3"/>
    <w:rsid w:val="007F6569"/>
    <w:rsid w:val="007F6731"/>
    <w:rsid w:val="007F6C0F"/>
    <w:rsid w:val="007F708B"/>
    <w:rsid w:val="007F75D6"/>
    <w:rsid w:val="007F7C5F"/>
    <w:rsid w:val="0080104B"/>
    <w:rsid w:val="00801FAC"/>
    <w:rsid w:val="0080234B"/>
    <w:rsid w:val="0080270D"/>
    <w:rsid w:val="00802A00"/>
    <w:rsid w:val="00803906"/>
    <w:rsid w:val="0080459E"/>
    <w:rsid w:val="00804E18"/>
    <w:rsid w:val="008064C1"/>
    <w:rsid w:val="00806585"/>
    <w:rsid w:val="008073D8"/>
    <w:rsid w:val="0081280A"/>
    <w:rsid w:val="00812E87"/>
    <w:rsid w:val="0081331D"/>
    <w:rsid w:val="0081385B"/>
    <w:rsid w:val="00814626"/>
    <w:rsid w:val="00814F3F"/>
    <w:rsid w:val="00815E3A"/>
    <w:rsid w:val="00820773"/>
    <w:rsid w:val="00820E8E"/>
    <w:rsid w:val="00821969"/>
    <w:rsid w:val="00822D5B"/>
    <w:rsid w:val="00826597"/>
    <w:rsid w:val="00830808"/>
    <w:rsid w:val="008308A1"/>
    <w:rsid w:val="00832ACD"/>
    <w:rsid w:val="0083387F"/>
    <w:rsid w:val="00835D19"/>
    <w:rsid w:val="00840340"/>
    <w:rsid w:val="00840494"/>
    <w:rsid w:val="00841593"/>
    <w:rsid w:val="00841C79"/>
    <w:rsid w:val="00841DAC"/>
    <w:rsid w:val="00843913"/>
    <w:rsid w:val="00843DA2"/>
    <w:rsid w:val="00845143"/>
    <w:rsid w:val="00846D85"/>
    <w:rsid w:val="00846E3B"/>
    <w:rsid w:val="00847AB5"/>
    <w:rsid w:val="00847D36"/>
    <w:rsid w:val="0085029D"/>
    <w:rsid w:val="008507B1"/>
    <w:rsid w:val="00854C6C"/>
    <w:rsid w:val="00854CB4"/>
    <w:rsid w:val="00857421"/>
    <w:rsid w:val="00857E9D"/>
    <w:rsid w:val="0086006D"/>
    <w:rsid w:val="00860209"/>
    <w:rsid w:val="0086114C"/>
    <w:rsid w:val="00861900"/>
    <w:rsid w:val="00862E57"/>
    <w:rsid w:val="00864B32"/>
    <w:rsid w:val="00865CAA"/>
    <w:rsid w:val="00866295"/>
    <w:rsid w:val="00867541"/>
    <w:rsid w:val="008677D5"/>
    <w:rsid w:val="00867E34"/>
    <w:rsid w:val="00867E50"/>
    <w:rsid w:val="008708AA"/>
    <w:rsid w:val="008717D9"/>
    <w:rsid w:val="00873BDB"/>
    <w:rsid w:val="00873D51"/>
    <w:rsid w:val="00873EA8"/>
    <w:rsid w:val="00876465"/>
    <w:rsid w:val="0087732C"/>
    <w:rsid w:val="00877668"/>
    <w:rsid w:val="008803B6"/>
    <w:rsid w:val="00882A70"/>
    <w:rsid w:val="00882AB1"/>
    <w:rsid w:val="00883A0E"/>
    <w:rsid w:val="00883AA9"/>
    <w:rsid w:val="008846DF"/>
    <w:rsid w:val="008847A0"/>
    <w:rsid w:val="00885B0E"/>
    <w:rsid w:val="0088754D"/>
    <w:rsid w:val="00887C61"/>
    <w:rsid w:val="00892CE8"/>
    <w:rsid w:val="00893862"/>
    <w:rsid w:val="00893A30"/>
    <w:rsid w:val="0089636B"/>
    <w:rsid w:val="008973C2"/>
    <w:rsid w:val="00897F9E"/>
    <w:rsid w:val="00897FF5"/>
    <w:rsid w:val="008A0840"/>
    <w:rsid w:val="008A3E57"/>
    <w:rsid w:val="008A5669"/>
    <w:rsid w:val="008A5972"/>
    <w:rsid w:val="008A6178"/>
    <w:rsid w:val="008B0510"/>
    <w:rsid w:val="008B06EA"/>
    <w:rsid w:val="008B0BBC"/>
    <w:rsid w:val="008B1F8F"/>
    <w:rsid w:val="008B282B"/>
    <w:rsid w:val="008B2E8C"/>
    <w:rsid w:val="008B6B48"/>
    <w:rsid w:val="008B6C56"/>
    <w:rsid w:val="008B733F"/>
    <w:rsid w:val="008C0535"/>
    <w:rsid w:val="008C1535"/>
    <w:rsid w:val="008C1AAC"/>
    <w:rsid w:val="008C5F06"/>
    <w:rsid w:val="008C62AE"/>
    <w:rsid w:val="008C6310"/>
    <w:rsid w:val="008D74D9"/>
    <w:rsid w:val="008D7A17"/>
    <w:rsid w:val="008E23AE"/>
    <w:rsid w:val="008E2AF8"/>
    <w:rsid w:val="008E3B92"/>
    <w:rsid w:val="008E48A4"/>
    <w:rsid w:val="008E4FC4"/>
    <w:rsid w:val="008E57BE"/>
    <w:rsid w:val="008E58A9"/>
    <w:rsid w:val="008E67BF"/>
    <w:rsid w:val="008E6D28"/>
    <w:rsid w:val="008E73B3"/>
    <w:rsid w:val="008F02D1"/>
    <w:rsid w:val="008F4D6E"/>
    <w:rsid w:val="008F520D"/>
    <w:rsid w:val="008F5473"/>
    <w:rsid w:val="008F5E61"/>
    <w:rsid w:val="008F6EA6"/>
    <w:rsid w:val="00901923"/>
    <w:rsid w:val="009024D5"/>
    <w:rsid w:val="009027C5"/>
    <w:rsid w:val="00902BDD"/>
    <w:rsid w:val="0090354F"/>
    <w:rsid w:val="00904036"/>
    <w:rsid w:val="00907EB7"/>
    <w:rsid w:val="00910301"/>
    <w:rsid w:val="00911CA1"/>
    <w:rsid w:val="009147E1"/>
    <w:rsid w:val="00920CC7"/>
    <w:rsid w:val="00920D31"/>
    <w:rsid w:val="00922435"/>
    <w:rsid w:val="00923087"/>
    <w:rsid w:val="00924323"/>
    <w:rsid w:val="009244BE"/>
    <w:rsid w:val="009244C8"/>
    <w:rsid w:val="00924DC1"/>
    <w:rsid w:val="009250DD"/>
    <w:rsid w:val="009251D9"/>
    <w:rsid w:val="009257E5"/>
    <w:rsid w:val="00925910"/>
    <w:rsid w:val="009269AF"/>
    <w:rsid w:val="009269CC"/>
    <w:rsid w:val="0092734D"/>
    <w:rsid w:val="009277EF"/>
    <w:rsid w:val="0093251E"/>
    <w:rsid w:val="00932F6E"/>
    <w:rsid w:val="00933683"/>
    <w:rsid w:val="009352D0"/>
    <w:rsid w:val="0093790F"/>
    <w:rsid w:val="00937A47"/>
    <w:rsid w:val="00941B75"/>
    <w:rsid w:val="00942834"/>
    <w:rsid w:val="00943287"/>
    <w:rsid w:val="00944175"/>
    <w:rsid w:val="00946213"/>
    <w:rsid w:val="00946C1B"/>
    <w:rsid w:val="009505A5"/>
    <w:rsid w:val="009505FC"/>
    <w:rsid w:val="00950B99"/>
    <w:rsid w:val="00950F45"/>
    <w:rsid w:val="00952412"/>
    <w:rsid w:val="00954E11"/>
    <w:rsid w:val="00956B05"/>
    <w:rsid w:val="00956EEB"/>
    <w:rsid w:val="0095708D"/>
    <w:rsid w:val="00957FBE"/>
    <w:rsid w:val="009616CF"/>
    <w:rsid w:val="00964CE4"/>
    <w:rsid w:val="00965213"/>
    <w:rsid w:val="00966113"/>
    <w:rsid w:val="009712C7"/>
    <w:rsid w:val="00972D8C"/>
    <w:rsid w:val="00973BC0"/>
    <w:rsid w:val="00973F13"/>
    <w:rsid w:val="009753D0"/>
    <w:rsid w:val="00975EB4"/>
    <w:rsid w:val="00977413"/>
    <w:rsid w:val="00977D26"/>
    <w:rsid w:val="009823BA"/>
    <w:rsid w:val="00982AD3"/>
    <w:rsid w:val="0098446F"/>
    <w:rsid w:val="00984D11"/>
    <w:rsid w:val="00987321"/>
    <w:rsid w:val="009903A2"/>
    <w:rsid w:val="00990BF4"/>
    <w:rsid w:val="00991E4D"/>
    <w:rsid w:val="0099367D"/>
    <w:rsid w:val="009971E7"/>
    <w:rsid w:val="009974EC"/>
    <w:rsid w:val="009A1EB5"/>
    <w:rsid w:val="009A26D6"/>
    <w:rsid w:val="009A2817"/>
    <w:rsid w:val="009A2C89"/>
    <w:rsid w:val="009A61C2"/>
    <w:rsid w:val="009A73B2"/>
    <w:rsid w:val="009B1543"/>
    <w:rsid w:val="009B2234"/>
    <w:rsid w:val="009B24D9"/>
    <w:rsid w:val="009B2874"/>
    <w:rsid w:val="009B2B49"/>
    <w:rsid w:val="009B401D"/>
    <w:rsid w:val="009B6896"/>
    <w:rsid w:val="009B7178"/>
    <w:rsid w:val="009B71DA"/>
    <w:rsid w:val="009B7941"/>
    <w:rsid w:val="009C05B8"/>
    <w:rsid w:val="009C07FA"/>
    <w:rsid w:val="009C5A32"/>
    <w:rsid w:val="009D0163"/>
    <w:rsid w:val="009D0684"/>
    <w:rsid w:val="009D09CB"/>
    <w:rsid w:val="009D0A30"/>
    <w:rsid w:val="009D0AC3"/>
    <w:rsid w:val="009D1019"/>
    <w:rsid w:val="009D30F4"/>
    <w:rsid w:val="009D4889"/>
    <w:rsid w:val="009D49DE"/>
    <w:rsid w:val="009D586A"/>
    <w:rsid w:val="009D6104"/>
    <w:rsid w:val="009D6706"/>
    <w:rsid w:val="009D721A"/>
    <w:rsid w:val="009E187E"/>
    <w:rsid w:val="009E2248"/>
    <w:rsid w:val="009E7DDF"/>
    <w:rsid w:val="009F02BA"/>
    <w:rsid w:val="009F04BE"/>
    <w:rsid w:val="009F201B"/>
    <w:rsid w:val="009F2C11"/>
    <w:rsid w:val="009F3294"/>
    <w:rsid w:val="009F61EB"/>
    <w:rsid w:val="009F7B3B"/>
    <w:rsid w:val="009F7C2F"/>
    <w:rsid w:val="00A01C22"/>
    <w:rsid w:val="00A02B26"/>
    <w:rsid w:val="00A02BCE"/>
    <w:rsid w:val="00A03E02"/>
    <w:rsid w:val="00A04105"/>
    <w:rsid w:val="00A051C2"/>
    <w:rsid w:val="00A074E5"/>
    <w:rsid w:val="00A07A1F"/>
    <w:rsid w:val="00A07BD2"/>
    <w:rsid w:val="00A17D78"/>
    <w:rsid w:val="00A2244A"/>
    <w:rsid w:val="00A2295D"/>
    <w:rsid w:val="00A23805"/>
    <w:rsid w:val="00A2638D"/>
    <w:rsid w:val="00A26A30"/>
    <w:rsid w:val="00A26B10"/>
    <w:rsid w:val="00A2765B"/>
    <w:rsid w:val="00A27AB9"/>
    <w:rsid w:val="00A32721"/>
    <w:rsid w:val="00A33E0C"/>
    <w:rsid w:val="00A366D9"/>
    <w:rsid w:val="00A36754"/>
    <w:rsid w:val="00A368B4"/>
    <w:rsid w:val="00A40B4E"/>
    <w:rsid w:val="00A41CDA"/>
    <w:rsid w:val="00A43342"/>
    <w:rsid w:val="00A43BA0"/>
    <w:rsid w:val="00A452B0"/>
    <w:rsid w:val="00A46F4C"/>
    <w:rsid w:val="00A47652"/>
    <w:rsid w:val="00A47783"/>
    <w:rsid w:val="00A47FB1"/>
    <w:rsid w:val="00A5229A"/>
    <w:rsid w:val="00A53151"/>
    <w:rsid w:val="00A5348E"/>
    <w:rsid w:val="00A54260"/>
    <w:rsid w:val="00A54E65"/>
    <w:rsid w:val="00A6563D"/>
    <w:rsid w:val="00A71552"/>
    <w:rsid w:val="00A71E5F"/>
    <w:rsid w:val="00A724CC"/>
    <w:rsid w:val="00A74C05"/>
    <w:rsid w:val="00A76B09"/>
    <w:rsid w:val="00A80221"/>
    <w:rsid w:val="00A80E1D"/>
    <w:rsid w:val="00A81590"/>
    <w:rsid w:val="00A81EE8"/>
    <w:rsid w:val="00A82973"/>
    <w:rsid w:val="00A82C8C"/>
    <w:rsid w:val="00A83486"/>
    <w:rsid w:val="00A8541C"/>
    <w:rsid w:val="00A8690D"/>
    <w:rsid w:val="00A87965"/>
    <w:rsid w:val="00A87B8B"/>
    <w:rsid w:val="00A87D07"/>
    <w:rsid w:val="00A902DD"/>
    <w:rsid w:val="00A92D9C"/>
    <w:rsid w:val="00A940BF"/>
    <w:rsid w:val="00A95AA4"/>
    <w:rsid w:val="00A97294"/>
    <w:rsid w:val="00AA101F"/>
    <w:rsid w:val="00AA1349"/>
    <w:rsid w:val="00AA2638"/>
    <w:rsid w:val="00AA28EE"/>
    <w:rsid w:val="00AA2940"/>
    <w:rsid w:val="00AA60D5"/>
    <w:rsid w:val="00AA6BC3"/>
    <w:rsid w:val="00AA707D"/>
    <w:rsid w:val="00AA7A37"/>
    <w:rsid w:val="00AA7BFA"/>
    <w:rsid w:val="00AB11BD"/>
    <w:rsid w:val="00AB2B3F"/>
    <w:rsid w:val="00AB5B25"/>
    <w:rsid w:val="00AB61B8"/>
    <w:rsid w:val="00AC1824"/>
    <w:rsid w:val="00AC1E13"/>
    <w:rsid w:val="00AC2006"/>
    <w:rsid w:val="00AC2251"/>
    <w:rsid w:val="00AC3E08"/>
    <w:rsid w:val="00AC61EA"/>
    <w:rsid w:val="00AC7169"/>
    <w:rsid w:val="00AC72B4"/>
    <w:rsid w:val="00AD5EE3"/>
    <w:rsid w:val="00AE0A76"/>
    <w:rsid w:val="00AE2315"/>
    <w:rsid w:val="00AE3041"/>
    <w:rsid w:val="00AE491B"/>
    <w:rsid w:val="00AE55AA"/>
    <w:rsid w:val="00AE6398"/>
    <w:rsid w:val="00AE6DBE"/>
    <w:rsid w:val="00AE6E12"/>
    <w:rsid w:val="00AE7AA7"/>
    <w:rsid w:val="00AF10CD"/>
    <w:rsid w:val="00AF12DC"/>
    <w:rsid w:val="00AF3910"/>
    <w:rsid w:val="00AF70F9"/>
    <w:rsid w:val="00B00EC0"/>
    <w:rsid w:val="00B0165D"/>
    <w:rsid w:val="00B0391F"/>
    <w:rsid w:val="00B04ACB"/>
    <w:rsid w:val="00B06A95"/>
    <w:rsid w:val="00B1368F"/>
    <w:rsid w:val="00B15C18"/>
    <w:rsid w:val="00B15E76"/>
    <w:rsid w:val="00B16526"/>
    <w:rsid w:val="00B168C8"/>
    <w:rsid w:val="00B17073"/>
    <w:rsid w:val="00B1787D"/>
    <w:rsid w:val="00B20517"/>
    <w:rsid w:val="00B21BA7"/>
    <w:rsid w:val="00B21E75"/>
    <w:rsid w:val="00B2471F"/>
    <w:rsid w:val="00B255FE"/>
    <w:rsid w:val="00B2621C"/>
    <w:rsid w:val="00B3099C"/>
    <w:rsid w:val="00B3166D"/>
    <w:rsid w:val="00B3198E"/>
    <w:rsid w:val="00B33BC4"/>
    <w:rsid w:val="00B3611D"/>
    <w:rsid w:val="00B41DB2"/>
    <w:rsid w:val="00B441E4"/>
    <w:rsid w:val="00B45CAA"/>
    <w:rsid w:val="00B502E0"/>
    <w:rsid w:val="00B52BFB"/>
    <w:rsid w:val="00B52CCF"/>
    <w:rsid w:val="00B5383F"/>
    <w:rsid w:val="00B541CE"/>
    <w:rsid w:val="00B5663B"/>
    <w:rsid w:val="00B5782F"/>
    <w:rsid w:val="00B608A5"/>
    <w:rsid w:val="00B63339"/>
    <w:rsid w:val="00B657E2"/>
    <w:rsid w:val="00B65BDF"/>
    <w:rsid w:val="00B70E21"/>
    <w:rsid w:val="00B7121A"/>
    <w:rsid w:val="00B73D0F"/>
    <w:rsid w:val="00B7691C"/>
    <w:rsid w:val="00B804CD"/>
    <w:rsid w:val="00B81CB5"/>
    <w:rsid w:val="00B824A8"/>
    <w:rsid w:val="00B848CF"/>
    <w:rsid w:val="00B84B24"/>
    <w:rsid w:val="00B84B79"/>
    <w:rsid w:val="00B85810"/>
    <w:rsid w:val="00B85C77"/>
    <w:rsid w:val="00B85D35"/>
    <w:rsid w:val="00B8620A"/>
    <w:rsid w:val="00B86404"/>
    <w:rsid w:val="00B86B1B"/>
    <w:rsid w:val="00B86E5F"/>
    <w:rsid w:val="00B87A47"/>
    <w:rsid w:val="00B87BD4"/>
    <w:rsid w:val="00B87E82"/>
    <w:rsid w:val="00B909B4"/>
    <w:rsid w:val="00B90EE6"/>
    <w:rsid w:val="00B91121"/>
    <w:rsid w:val="00B91171"/>
    <w:rsid w:val="00B933CE"/>
    <w:rsid w:val="00B95208"/>
    <w:rsid w:val="00B95AE8"/>
    <w:rsid w:val="00B95B4F"/>
    <w:rsid w:val="00B95F15"/>
    <w:rsid w:val="00BA17C9"/>
    <w:rsid w:val="00BA17F3"/>
    <w:rsid w:val="00BA34E7"/>
    <w:rsid w:val="00BA361C"/>
    <w:rsid w:val="00BA3E3E"/>
    <w:rsid w:val="00BA4A91"/>
    <w:rsid w:val="00BA71FB"/>
    <w:rsid w:val="00BB0060"/>
    <w:rsid w:val="00BB0681"/>
    <w:rsid w:val="00BB22F8"/>
    <w:rsid w:val="00BB2847"/>
    <w:rsid w:val="00BB43D6"/>
    <w:rsid w:val="00BB7F9C"/>
    <w:rsid w:val="00BC07E2"/>
    <w:rsid w:val="00BC1793"/>
    <w:rsid w:val="00BC2595"/>
    <w:rsid w:val="00BC4560"/>
    <w:rsid w:val="00BC48C2"/>
    <w:rsid w:val="00BC4A2C"/>
    <w:rsid w:val="00BC4B3F"/>
    <w:rsid w:val="00BC5BE3"/>
    <w:rsid w:val="00BC6D55"/>
    <w:rsid w:val="00BC737C"/>
    <w:rsid w:val="00BD256B"/>
    <w:rsid w:val="00BD2CC5"/>
    <w:rsid w:val="00BD3F86"/>
    <w:rsid w:val="00BD40C4"/>
    <w:rsid w:val="00BD697F"/>
    <w:rsid w:val="00BD6DE4"/>
    <w:rsid w:val="00BE168D"/>
    <w:rsid w:val="00BE1B69"/>
    <w:rsid w:val="00BE32A7"/>
    <w:rsid w:val="00BE4370"/>
    <w:rsid w:val="00BE69C6"/>
    <w:rsid w:val="00BF08DF"/>
    <w:rsid w:val="00BF1A17"/>
    <w:rsid w:val="00BF2D35"/>
    <w:rsid w:val="00BF521F"/>
    <w:rsid w:val="00C0001E"/>
    <w:rsid w:val="00C00BD4"/>
    <w:rsid w:val="00C01003"/>
    <w:rsid w:val="00C01697"/>
    <w:rsid w:val="00C018FB"/>
    <w:rsid w:val="00C02DD4"/>
    <w:rsid w:val="00C03784"/>
    <w:rsid w:val="00C04712"/>
    <w:rsid w:val="00C0744E"/>
    <w:rsid w:val="00C10AB1"/>
    <w:rsid w:val="00C11775"/>
    <w:rsid w:val="00C11802"/>
    <w:rsid w:val="00C11D6A"/>
    <w:rsid w:val="00C13279"/>
    <w:rsid w:val="00C13751"/>
    <w:rsid w:val="00C15F51"/>
    <w:rsid w:val="00C16BA4"/>
    <w:rsid w:val="00C17BB4"/>
    <w:rsid w:val="00C21BCF"/>
    <w:rsid w:val="00C22172"/>
    <w:rsid w:val="00C22E97"/>
    <w:rsid w:val="00C245A8"/>
    <w:rsid w:val="00C26EA9"/>
    <w:rsid w:val="00C303AB"/>
    <w:rsid w:val="00C31816"/>
    <w:rsid w:val="00C3586B"/>
    <w:rsid w:val="00C367CB"/>
    <w:rsid w:val="00C37B2B"/>
    <w:rsid w:val="00C4008A"/>
    <w:rsid w:val="00C410D4"/>
    <w:rsid w:val="00C41B42"/>
    <w:rsid w:val="00C42F71"/>
    <w:rsid w:val="00C44CD3"/>
    <w:rsid w:val="00C45E7A"/>
    <w:rsid w:val="00C46D19"/>
    <w:rsid w:val="00C46E69"/>
    <w:rsid w:val="00C470FD"/>
    <w:rsid w:val="00C5224A"/>
    <w:rsid w:val="00C52789"/>
    <w:rsid w:val="00C53BB5"/>
    <w:rsid w:val="00C54D88"/>
    <w:rsid w:val="00C567FA"/>
    <w:rsid w:val="00C57073"/>
    <w:rsid w:val="00C60C56"/>
    <w:rsid w:val="00C63621"/>
    <w:rsid w:val="00C6376C"/>
    <w:rsid w:val="00C641C7"/>
    <w:rsid w:val="00C64EFA"/>
    <w:rsid w:val="00C70CF3"/>
    <w:rsid w:val="00C71FD9"/>
    <w:rsid w:val="00C72BEE"/>
    <w:rsid w:val="00C7473C"/>
    <w:rsid w:val="00C748AD"/>
    <w:rsid w:val="00C76998"/>
    <w:rsid w:val="00C77308"/>
    <w:rsid w:val="00C77560"/>
    <w:rsid w:val="00C77C1A"/>
    <w:rsid w:val="00C80877"/>
    <w:rsid w:val="00C80981"/>
    <w:rsid w:val="00C839DB"/>
    <w:rsid w:val="00C84816"/>
    <w:rsid w:val="00C85B0C"/>
    <w:rsid w:val="00C86088"/>
    <w:rsid w:val="00C866BA"/>
    <w:rsid w:val="00C87C62"/>
    <w:rsid w:val="00C92053"/>
    <w:rsid w:val="00C949CB"/>
    <w:rsid w:val="00C94E46"/>
    <w:rsid w:val="00C950E0"/>
    <w:rsid w:val="00C95A61"/>
    <w:rsid w:val="00C95AD9"/>
    <w:rsid w:val="00C97919"/>
    <w:rsid w:val="00CA1DE8"/>
    <w:rsid w:val="00CA25A8"/>
    <w:rsid w:val="00CA3C76"/>
    <w:rsid w:val="00CA3CDF"/>
    <w:rsid w:val="00CA3FBB"/>
    <w:rsid w:val="00CA3FF0"/>
    <w:rsid w:val="00CA5AF2"/>
    <w:rsid w:val="00CA68D0"/>
    <w:rsid w:val="00CA7F31"/>
    <w:rsid w:val="00CB07EE"/>
    <w:rsid w:val="00CB24E1"/>
    <w:rsid w:val="00CB3334"/>
    <w:rsid w:val="00CB4254"/>
    <w:rsid w:val="00CB4727"/>
    <w:rsid w:val="00CB71C0"/>
    <w:rsid w:val="00CB7377"/>
    <w:rsid w:val="00CC2F6D"/>
    <w:rsid w:val="00CC3A70"/>
    <w:rsid w:val="00CC4ACB"/>
    <w:rsid w:val="00CC5E28"/>
    <w:rsid w:val="00CC7C68"/>
    <w:rsid w:val="00CD7F2C"/>
    <w:rsid w:val="00CE08FF"/>
    <w:rsid w:val="00CE26EC"/>
    <w:rsid w:val="00CE2ADE"/>
    <w:rsid w:val="00CE3CD7"/>
    <w:rsid w:val="00CE4994"/>
    <w:rsid w:val="00CE7551"/>
    <w:rsid w:val="00CF02CF"/>
    <w:rsid w:val="00CF04CA"/>
    <w:rsid w:val="00CF0B74"/>
    <w:rsid w:val="00CF6D77"/>
    <w:rsid w:val="00CF7112"/>
    <w:rsid w:val="00CF774E"/>
    <w:rsid w:val="00D03A3E"/>
    <w:rsid w:val="00D05855"/>
    <w:rsid w:val="00D107C6"/>
    <w:rsid w:val="00D14339"/>
    <w:rsid w:val="00D16673"/>
    <w:rsid w:val="00D16C80"/>
    <w:rsid w:val="00D20727"/>
    <w:rsid w:val="00D20BB0"/>
    <w:rsid w:val="00D20DEA"/>
    <w:rsid w:val="00D21D35"/>
    <w:rsid w:val="00D24371"/>
    <w:rsid w:val="00D249EC"/>
    <w:rsid w:val="00D269C5"/>
    <w:rsid w:val="00D27227"/>
    <w:rsid w:val="00D3011E"/>
    <w:rsid w:val="00D3016D"/>
    <w:rsid w:val="00D3444A"/>
    <w:rsid w:val="00D34F75"/>
    <w:rsid w:val="00D3553A"/>
    <w:rsid w:val="00D35E0E"/>
    <w:rsid w:val="00D36E47"/>
    <w:rsid w:val="00D40406"/>
    <w:rsid w:val="00D410C9"/>
    <w:rsid w:val="00D41A33"/>
    <w:rsid w:val="00D4376E"/>
    <w:rsid w:val="00D45580"/>
    <w:rsid w:val="00D45A78"/>
    <w:rsid w:val="00D4604E"/>
    <w:rsid w:val="00D47C04"/>
    <w:rsid w:val="00D50636"/>
    <w:rsid w:val="00D506A3"/>
    <w:rsid w:val="00D50FFA"/>
    <w:rsid w:val="00D5127E"/>
    <w:rsid w:val="00D51638"/>
    <w:rsid w:val="00D53C51"/>
    <w:rsid w:val="00D565F1"/>
    <w:rsid w:val="00D56853"/>
    <w:rsid w:val="00D57CE5"/>
    <w:rsid w:val="00D6063B"/>
    <w:rsid w:val="00D62AD5"/>
    <w:rsid w:val="00D63036"/>
    <w:rsid w:val="00D64D27"/>
    <w:rsid w:val="00D65123"/>
    <w:rsid w:val="00D65596"/>
    <w:rsid w:val="00D66C25"/>
    <w:rsid w:val="00D66C4D"/>
    <w:rsid w:val="00D66F1B"/>
    <w:rsid w:val="00D72031"/>
    <w:rsid w:val="00D72332"/>
    <w:rsid w:val="00D74E96"/>
    <w:rsid w:val="00D76E70"/>
    <w:rsid w:val="00D8000E"/>
    <w:rsid w:val="00D81F83"/>
    <w:rsid w:val="00D824D4"/>
    <w:rsid w:val="00D83F1C"/>
    <w:rsid w:val="00D8416F"/>
    <w:rsid w:val="00D85D14"/>
    <w:rsid w:val="00D86854"/>
    <w:rsid w:val="00D86D61"/>
    <w:rsid w:val="00D87AC3"/>
    <w:rsid w:val="00D90568"/>
    <w:rsid w:val="00D910A3"/>
    <w:rsid w:val="00D9159E"/>
    <w:rsid w:val="00D915C1"/>
    <w:rsid w:val="00D91E45"/>
    <w:rsid w:val="00D91E4D"/>
    <w:rsid w:val="00D945D0"/>
    <w:rsid w:val="00D948F1"/>
    <w:rsid w:val="00D96A89"/>
    <w:rsid w:val="00DA1A5F"/>
    <w:rsid w:val="00DA1CB0"/>
    <w:rsid w:val="00DA22EA"/>
    <w:rsid w:val="00DA2ED6"/>
    <w:rsid w:val="00DA3CAD"/>
    <w:rsid w:val="00DA53E2"/>
    <w:rsid w:val="00DA599B"/>
    <w:rsid w:val="00DA7003"/>
    <w:rsid w:val="00DB02A4"/>
    <w:rsid w:val="00DB2A09"/>
    <w:rsid w:val="00DB3F73"/>
    <w:rsid w:val="00DB4325"/>
    <w:rsid w:val="00DB5B72"/>
    <w:rsid w:val="00DB675A"/>
    <w:rsid w:val="00DB6A49"/>
    <w:rsid w:val="00DC0A18"/>
    <w:rsid w:val="00DC0A7D"/>
    <w:rsid w:val="00DC10B6"/>
    <w:rsid w:val="00DC11EF"/>
    <w:rsid w:val="00DC1A0E"/>
    <w:rsid w:val="00DC5107"/>
    <w:rsid w:val="00DC52F4"/>
    <w:rsid w:val="00DC5593"/>
    <w:rsid w:val="00DC6033"/>
    <w:rsid w:val="00DC6732"/>
    <w:rsid w:val="00DC69E1"/>
    <w:rsid w:val="00DD19CC"/>
    <w:rsid w:val="00DD1B5F"/>
    <w:rsid w:val="00DD1F41"/>
    <w:rsid w:val="00DD4AC9"/>
    <w:rsid w:val="00DD4DEC"/>
    <w:rsid w:val="00DD659A"/>
    <w:rsid w:val="00DD74FB"/>
    <w:rsid w:val="00DD7C8E"/>
    <w:rsid w:val="00DE07F7"/>
    <w:rsid w:val="00DE0D4C"/>
    <w:rsid w:val="00DE1EB7"/>
    <w:rsid w:val="00DE1FC0"/>
    <w:rsid w:val="00DE2426"/>
    <w:rsid w:val="00DE29C2"/>
    <w:rsid w:val="00DE29C9"/>
    <w:rsid w:val="00DE7911"/>
    <w:rsid w:val="00DF007F"/>
    <w:rsid w:val="00DF077B"/>
    <w:rsid w:val="00DF1602"/>
    <w:rsid w:val="00DF25E7"/>
    <w:rsid w:val="00DF28C1"/>
    <w:rsid w:val="00DF2F23"/>
    <w:rsid w:val="00DF36B2"/>
    <w:rsid w:val="00DF3EEA"/>
    <w:rsid w:val="00DF73FE"/>
    <w:rsid w:val="00E000D4"/>
    <w:rsid w:val="00E01F0C"/>
    <w:rsid w:val="00E02C02"/>
    <w:rsid w:val="00E0311A"/>
    <w:rsid w:val="00E03AF8"/>
    <w:rsid w:val="00E04C84"/>
    <w:rsid w:val="00E05883"/>
    <w:rsid w:val="00E05D50"/>
    <w:rsid w:val="00E072C7"/>
    <w:rsid w:val="00E111CC"/>
    <w:rsid w:val="00E15D40"/>
    <w:rsid w:val="00E15F3E"/>
    <w:rsid w:val="00E1635B"/>
    <w:rsid w:val="00E2055E"/>
    <w:rsid w:val="00E20EFF"/>
    <w:rsid w:val="00E2132D"/>
    <w:rsid w:val="00E21B55"/>
    <w:rsid w:val="00E21E25"/>
    <w:rsid w:val="00E2323E"/>
    <w:rsid w:val="00E243AA"/>
    <w:rsid w:val="00E24BD4"/>
    <w:rsid w:val="00E24CEF"/>
    <w:rsid w:val="00E251C6"/>
    <w:rsid w:val="00E2691E"/>
    <w:rsid w:val="00E2707F"/>
    <w:rsid w:val="00E3197C"/>
    <w:rsid w:val="00E32034"/>
    <w:rsid w:val="00E33578"/>
    <w:rsid w:val="00E339B6"/>
    <w:rsid w:val="00E33BFB"/>
    <w:rsid w:val="00E33CD7"/>
    <w:rsid w:val="00E35720"/>
    <w:rsid w:val="00E35D41"/>
    <w:rsid w:val="00E368B2"/>
    <w:rsid w:val="00E377C7"/>
    <w:rsid w:val="00E41D84"/>
    <w:rsid w:val="00E4225B"/>
    <w:rsid w:val="00E423E7"/>
    <w:rsid w:val="00E4387D"/>
    <w:rsid w:val="00E4397B"/>
    <w:rsid w:val="00E46CAE"/>
    <w:rsid w:val="00E4713E"/>
    <w:rsid w:val="00E508B2"/>
    <w:rsid w:val="00E51259"/>
    <w:rsid w:val="00E54284"/>
    <w:rsid w:val="00E54D8B"/>
    <w:rsid w:val="00E560C4"/>
    <w:rsid w:val="00E56C1E"/>
    <w:rsid w:val="00E571AC"/>
    <w:rsid w:val="00E60538"/>
    <w:rsid w:val="00E609D7"/>
    <w:rsid w:val="00E61D56"/>
    <w:rsid w:val="00E62400"/>
    <w:rsid w:val="00E62544"/>
    <w:rsid w:val="00E6257F"/>
    <w:rsid w:val="00E62620"/>
    <w:rsid w:val="00E62C37"/>
    <w:rsid w:val="00E64B74"/>
    <w:rsid w:val="00E64F72"/>
    <w:rsid w:val="00E652FB"/>
    <w:rsid w:val="00E65B7D"/>
    <w:rsid w:val="00E66456"/>
    <w:rsid w:val="00E677DA"/>
    <w:rsid w:val="00E70817"/>
    <w:rsid w:val="00E70B6A"/>
    <w:rsid w:val="00E71FF4"/>
    <w:rsid w:val="00E7204F"/>
    <w:rsid w:val="00E7347F"/>
    <w:rsid w:val="00E74505"/>
    <w:rsid w:val="00E74980"/>
    <w:rsid w:val="00E74998"/>
    <w:rsid w:val="00E75F77"/>
    <w:rsid w:val="00E7621C"/>
    <w:rsid w:val="00E77CAA"/>
    <w:rsid w:val="00E77EBA"/>
    <w:rsid w:val="00E82B01"/>
    <w:rsid w:val="00E82B03"/>
    <w:rsid w:val="00E84217"/>
    <w:rsid w:val="00E86722"/>
    <w:rsid w:val="00E87165"/>
    <w:rsid w:val="00E876B6"/>
    <w:rsid w:val="00E91B1A"/>
    <w:rsid w:val="00E92BA1"/>
    <w:rsid w:val="00E92CD8"/>
    <w:rsid w:val="00E948FA"/>
    <w:rsid w:val="00E97F33"/>
    <w:rsid w:val="00EA12CF"/>
    <w:rsid w:val="00EA38AB"/>
    <w:rsid w:val="00EA38EB"/>
    <w:rsid w:val="00EA41A7"/>
    <w:rsid w:val="00EA4727"/>
    <w:rsid w:val="00EA52AF"/>
    <w:rsid w:val="00EA6909"/>
    <w:rsid w:val="00EA753B"/>
    <w:rsid w:val="00EB0624"/>
    <w:rsid w:val="00EB11ED"/>
    <w:rsid w:val="00EB1BCE"/>
    <w:rsid w:val="00EB2144"/>
    <w:rsid w:val="00EB255B"/>
    <w:rsid w:val="00EB44C1"/>
    <w:rsid w:val="00EB463C"/>
    <w:rsid w:val="00EB4C54"/>
    <w:rsid w:val="00EB5696"/>
    <w:rsid w:val="00EB629D"/>
    <w:rsid w:val="00EC0045"/>
    <w:rsid w:val="00EC00C1"/>
    <w:rsid w:val="00EC1642"/>
    <w:rsid w:val="00EC2760"/>
    <w:rsid w:val="00EC4034"/>
    <w:rsid w:val="00EC703A"/>
    <w:rsid w:val="00EC787B"/>
    <w:rsid w:val="00ED1580"/>
    <w:rsid w:val="00ED1851"/>
    <w:rsid w:val="00ED2F02"/>
    <w:rsid w:val="00ED3ECF"/>
    <w:rsid w:val="00ED496C"/>
    <w:rsid w:val="00ED7481"/>
    <w:rsid w:val="00ED7553"/>
    <w:rsid w:val="00EE16CF"/>
    <w:rsid w:val="00EE2C36"/>
    <w:rsid w:val="00EE2FD7"/>
    <w:rsid w:val="00EE4958"/>
    <w:rsid w:val="00EE4A52"/>
    <w:rsid w:val="00EE5B2C"/>
    <w:rsid w:val="00EE5DBB"/>
    <w:rsid w:val="00EE69B7"/>
    <w:rsid w:val="00EF0C12"/>
    <w:rsid w:val="00EF142E"/>
    <w:rsid w:val="00EF26E9"/>
    <w:rsid w:val="00EF3EC7"/>
    <w:rsid w:val="00EF5B8F"/>
    <w:rsid w:val="00F00803"/>
    <w:rsid w:val="00F04037"/>
    <w:rsid w:val="00F054D6"/>
    <w:rsid w:val="00F05F8E"/>
    <w:rsid w:val="00F142A9"/>
    <w:rsid w:val="00F15A18"/>
    <w:rsid w:val="00F17579"/>
    <w:rsid w:val="00F17C30"/>
    <w:rsid w:val="00F21561"/>
    <w:rsid w:val="00F23FD1"/>
    <w:rsid w:val="00F2430E"/>
    <w:rsid w:val="00F24A79"/>
    <w:rsid w:val="00F2723A"/>
    <w:rsid w:val="00F27754"/>
    <w:rsid w:val="00F31D62"/>
    <w:rsid w:val="00F33BFF"/>
    <w:rsid w:val="00F3654F"/>
    <w:rsid w:val="00F42CB8"/>
    <w:rsid w:val="00F43C3D"/>
    <w:rsid w:val="00F44A8A"/>
    <w:rsid w:val="00F44AF7"/>
    <w:rsid w:val="00F44E84"/>
    <w:rsid w:val="00F451CA"/>
    <w:rsid w:val="00F453B7"/>
    <w:rsid w:val="00F46E89"/>
    <w:rsid w:val="00F5122F"/>
    <w:rsid w:val="00F53710"/>
    <w:rsid w:val="00F54034"/>
    <w:rsid w:val="00F5634F"/>
    <w:rsid w:val="00F565DB"/>
    <w:rsid w:val="00F5696E"/>
    <w:rsid w:val="00F57171"/>
    <w:rsid w:val="00F57567"/>
    <w:rsid w:val="00F57D7C"/>
    <w:rsid w:val="00F60D41"/>
    <w:rsid w:val="00F60EA4"/>
    <w:rsid w:val="00F61FE2"/>
    <w:rsid w:val="00F6225F"/>
    <w:rsid w:val="00F625E4"/>
    <w:rsid w:val="00F625FA"/>
    <w:rsid w:val="00F647D1"/>
    <w:rsid w:val="00F65878"/>
    <w:rsid w:val="00F65B40"/>
    <w:rsid w:val="00F66093"/>
    <w:rsid w:val="00F66ED3"/>
    <w:rsid w:val="00F671E9"/>
    <w:rsid w:val="00F72778"/>
    <w:rsid w:val="00F731E9"/>
    <w:rsid w:val="00F739BA"/>
    <w:rsid w:val="00F73B4C"/>
    <w:rsid w:val="00F74FC5"/>
    <w:rsid w:val="00F76947"/>
    <w:rsid w:val="00F802EE"/>
    <w:rsid w:val="00F805D5"/>
    <w:rsid w:val="00F81D0F"/>
    <w:rsid w:val="00F828F8"/>
    <w:rsid w:val="00F8400A"/>
    <w:rsid w:val="00F84046"/>
    <w:rsid w:val="00F84214"/>
    <w:rsid w:val="00F85BB5"/>
    <w:rsid w:val="00F90480"/>
    <w:rsid w:val="00F925E5"/>
    <w:rsid w:val="00F92CB9"/>
    <w:rsid w:val="00F940F6"/>
    <w:rsid w:val="00F94EC3"/>
    <w:rsid w:val="00F9541B"/>
    <w:rsid w:val="00F97589"/>
    <w:rsid w:val="00FA089A"/>
    <w:rsid w:val="00FA0CAF"/>
    <w:rsid w:val="00FA12AC"/>
    <w:rsid w:val="00FA3935"/>
    <w:rsid w:val="00FA473C"/>
    <w:rsid w:val="00FA5A90"/>
    <w:rsid w:val="00FA6843"/>
    <w:rsid w:val="00FA6AAF"/>
    <w:rsid w:val="00FA72FB"/>
    <w:rsid w:val="00FA752F"/>
    <w:rsid w:val="00FB0F19"/>
    <w:rsid w:val="00FB12EC"/>
    <w:rsid w:val="00FB27DB"/>
    <w:rsid w:val="00FB3425"/>
    <w:rsid w:val="00FB3B88"/>
    <w:rsid w:val="00FB3F51"/>
    <w:rsid w:val="00FB479C"/>
    <w:rsid w:val="00FB486A"/>
    <w:rsid w:val="00FB4F32"/>
    <w:rsid w:val="00FB634F"/>
    <w:rsid w:val="00FB6DD5"/>
    <w:rsid w:val="00FC160C"/>
    <w:rsid w:val="00FC1AB9"/>
    <w:rsid w:val="00FC2911"/>
    <w:rsid w:val="00FC30D1"/>
    <w:rsid w:val="00FC3578"/>
    <w:rsid w:val="00FC4183"/>
    <w:rsid w:val="00FC547A"/>
    <w:rsid w:val="00FC556A"/>
    <w:rsid w:val="00FC6DD5"/>
    <w:rsid w:val="00FD047D"/>
    <w:rsid w:val="00FD2AD9"/>
    <w:rsid w:val="00FD2BBC"/>
    <w:rsid w:val="00FD4B19"/>
    <w:rsid w:val="00FD53AF"/>
    <w:rsid w:val="00FD57BA"/>
    <w:rsid w:val="00FE2409"/>
    <w:rsid w:val="00FE40C2"/>
    <w:rsid w:val="00FE6E09"/>
    <w:rsid w:val="00FF23C3"/>
    <w:rsid w:val="00FF2795"/>
    <w:rsid w:val="00FF33E1"/>
    <w:rsid w:val="00FF38A2"/>
    <w:rsid w:val="00FF45C8"/>
    <w:rsid w:val="00FF67E4"/>
    <w:rsid w:val="00FF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2E7267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726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E7267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E7267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E7267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E7267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E7267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E7267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E7267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E7267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726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E726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E7267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E7267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7267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E7267"/>
    <w:rPr>
      <w:rFonts w:ascii="Cambria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E7267"/>
    <w:rPr>
      <w:rFonts w:ascii="Cambria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E7267"/>
    <w:rPr>
      <w:rFonts w:ascii="Cambria" w:hAnsi="Cambria" w:cs="Cambria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E7267"/>
    <w:rPr>
      <w:rFonts w:ascii="Cambria" w:hAnsi="Cambria" w:cs="Cambria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2E7267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2E7267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2E7267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7267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7267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2E7267"/>
    <w:rPr>
      <w:b/>
      <w:bCs/>
    </w:rPr>
  </w:style>
  <w:style w:type="character" w:styleId="Emphasis">
    <w:name w:val="Emphasis"/>
    <w:basedOn w:val="DefaultParagraphFont"/>
    <w:uiPriority w:val="99"/>
    <w:qFormat/>
    <w:rsid w:val="002E7267"/>
    <w:rPr>
      <w:i/>
      <w:iCs/>
    </w:rPr>
  </w:style>
  <w:style w:type="paragraph" w:styleId="NoSpacing">
    <w:name w:val="No Spacing"/>
    <w:uiPriority w:val="99"/>
    <w:qFormat/>
    <w:rsid w:val="002E7267"/>
    <w:rPr>
      <w:rFonts w:cs="Calibri"/>
    </w:rPr>
  </w:style>
  <w:style w:type="paragraph" w:styleId="ListParagraph">
    <w:name w:val="List Paragraph"/>
    <w:basedOn w:val="Normal"/>
    <w:uiPriority w:val="99"/>
    <w:qFormat/>
    <w:rsid w:val="002E7267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2E7267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2E7267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E726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E7267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2E7267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2E7267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2E7267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2E7267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2E7267"/>
    <w:pPr>
      <w:outlineLvl w:val="9"/>
    </w:pPr>
  </w:style>
  <w:style w:type="character" w:customStyle="1" w:styleId="popup">
    <w:name w:val="popup"/>
    <w:basedOn w:val="DefaultParagraphFont"/>
    <w:uiPriority w:val="99"/>
    <w:rsid w:val="00716F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177</Words>
  <Characters>1009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Garden Problem, The Painting Cubes Problem</dc:title>
  <dc:subject/>
  <dc:creator> </dc:creator>
  <cp:keywords/>
  <dc:description/>
  <cp:lastModifiedBy>dd</cp:lastModifiedBy>
  <cp:revision>4</cp:revision>
  <dcterms:created xsi:type="dcterms:W3CDTF">2013-07-10T11:08:00Z</dcterms:created>
  <dcterms:modified xsi:type="dcterms:W3CDTF">2013-07-10T11:27:00Z</dcterms:modified>
</cp:coreProperties>
</file>